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65EA6" w14:textId="77777777" w:rsidR="00C51F49" w:rsidRDefault="00C51F49" w:rsidP="00C51F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RYCHERYS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3AD9D3DB" w14:textId="77777777" w:rsidR="00C51F49" w:rsidRDefault="00C51F49" w:rsidP="00C51F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Martham</w:t>
      </w:r>
      <w:proofErr w:type="spellEnd"/>
      <w:r>
        <w:rPr>
          <w:rFonts w:cs="Times New Roman"/>
          <w:szCs w:val="24"/>
        </w:rPr>
        <w:t>, Norfolk. Husbandman.</w:t>
      </w:r>
    </w:p>
    <w:p w14:paraId="51A15252" w14:textId="77777777" w:rsidR="00C51F49" w:rsidRDefault="00C51F49" w:rsidP="00C51F49">
      <w:pPr>
        <w:pStyle w:val="NoSpacing"/>
        <w:rPr>
          <w:rFonts w:cs="Times New Roman"/>
          <w:szCs w:val="24"/>
        </w:rPr>
      </w:pPr>
    </w:p>
    <w:p w14:paraId="34E004DB" w14:textId="77777777" w:rsidR="00C51F49" w:rsidRDefault="00C51F49" w:rsidP="00C51F49">
      <w:pPr>
        <w:pStyle w:val="NoSpacing"/>
        <w:rPr>
          <w:rFonts w:cs="Times New Roman"/>
          <w:szCs w:val="24"/>
        </w:rPr>
      </w:pPr>
    </w:p>
    <w:p w14:paraId="11272313" w14:textId="77777777" w:rsidR="00C51F49" w:rsidRDefault="00C51F49" w:rsidP="00C51F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Ralph </w:t>
      </w:r>
      <w:proofErr w:type="spellStart"/>
      <w:r>
        <w:rPr>
          <w:rFonts w:cs="Times New Roman"/>
          <w:szCs w:val="24"/>
        </w:rPr>
        <w:t>Platfote</w:t>
      </w:r>
      <w:proofErr w:type="spellEnd"/>
      <w:r>
        <w:rPr>
          <w:rFonts w:cs="Times New Roman"/>
          <w:szCs w:val="24"/>
        </w:rPr>
        <w:t xml:space="preserve">(q.v.) brought a plaint of debt against him, Walter </w:t>
      </w:r>
      <w:proofErr w:type="spellStart"/>
      <w:r>
        <w:rPr>
          <w:rFonts w:cs="Times New Roman"/>
          <w:szCs w:val="24"/>
        </w:rPr>
        <w:t>Joweler</w:t>
      </w:r>
      <w:proofErr w:type="spellEnd"/>
      <w:r>
        <w:rPr>
          <w:rFonts w:cs="Times New Roman"/>
          <w:szCs w:val="24"/>
        </w:rPr>
        <w:t xml:space="preserve"> of</w:t>
      </w:r>
    </w:p>
    <w:p w14:paraId="25793764" w14:textId="77777777" w:rsidR="00C51F49" w:rsidRDefault="00C51F49" w:rsidP="00C51F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East Dereham(q.v.) and Walter Dey of Watton(q.v.).</w:t>
      </w:r>
    </w:p>
    <w:p w14:paraId="364EC69A" w14:textId="77777777" w:rsidR="00C51F49" w:rsidRDefault="00C51F49" w:rsidP="00C51F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0725E288" w14:textId="77777777" w:rsidR="00C51F49" w:rsidRDefault="00C51F49" w:rsidP="00C51F49">
      <w:pPr>
        <w:pStyle w:val="NoSpacing"/>
        <w:rPr>
          <w:rFonts w:cs="Times New Roman"/>
          <w:szCs w:val="24"/>
        </w:rPr>
      </w:pPr>
    </w:p>
    <w:p w14:paraId="5370340D" w14:textId="77777777" w:rsidR="00C51F49" w:rsidRDefault="00C51F49" w:rsidP="00C51F49">
      <w:pPr>
        <w:pStyle w:val="NoSpacing"/>
        <w:rPr>
          <w:rFonts w:cs="Times New Roman"/>
          <w:szCs w:val="24"/>
        </w:rPr>
      </w:pPr>
    </w:p>
    <w:p w14:paraId="1289BCDA" w14:textId="77777777" w:rsidR="00C51F49" w:rsidRDefault="00C51F49" w:rsidP="00C51F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January 2023</w:t>
      </w:r>
    </w:p>
    <w:p w14:paraId="16F186A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5E8DD" w14:textId="77777777" w:rsidR="00C51F49" w:rsidRDefault="00C51F49" w:rsidP="009139A6">
      <w:r>
        <w:separator/>
      </w:r>
    </w:p>
  </w:endnote>
  <w:endnote w:type="continuationSeparator" w:id="0">
    <w:p w14:paraId="26425BBF" w14:textId="77777777" w:rsidR="00C51F49" w:rsidRDefault="00C51F4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A6B1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53A1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09E3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792C7" w14:textId="77777777" w:rsidR="00C51F49" w:rsidRDefault="00C51F49" w:rsidP="009139A6">
      <w:r>
        <w:separator/>
      </w:r>
    </w:p>
  </w:footnote>
  <w:footnote w:type="continuationSeparator" w:id="0">
    <w:p w14:paraId="4B64FEB6" w14:textId="77777777" w:rsidR="00C51F49" w:rsidRDefault="00C51F4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A3EA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0F58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CB1A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F4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51F49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9734F4"/>
  <w15:chartTrackingRefBased/>
  <w15:docId w15:val="{D6BC0F28-FA03-4937-B17D-1FF582693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51F4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2023-03-02T22:14:00Z</dcterms:created>
  <dcterms:modified xsi:type="dcterms:W3CDTF">2023-03-02T22:15:00Z</dcterms:modified>
</cp:coreProperties>
</file>